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E211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COUFOLDE</w:t>
      </w:r>
      <w:r>
        <w:t xml:space="preserve">   </w:t>
      </w:r>
      <w:proofErr w:type="gramStart"/>
      <w: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653B9FB5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6AD46C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C63FBC5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Basingstoke,</w:t>
      </w:r>
    </w:p>
    <w:p w14:paraId="72BE6172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Hampshire,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0CAD4B0D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23897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https://inquisitionspostmortem.ac.uk/view/inquisition/18-042/48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6F24F648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80909B6" w14:textId="77777777" w:rsidR="008469F6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C67824" w14:textId="77777777" w:rsidR="008469F6" w:rsidRPr="00456AFE" w:rsidRDefault="008469F6" w:rsidP="008469F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0BA6ECE2" w14:textId="11FBBBA5" w:rsidR="00BA00AB" w:rsidRPr="008469F6" w:rsidRDefault="00BA00AB" w:rsidP="009139A6">
      <w:pPr>
        <w:pStyle w:val="NoSpacing"/>
      </w:pPr>
    </w:p>
    <w:sectPr w:rsidR="00BA00AB" w:rsidRPr="008469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443A" w14:textId="77777777" w:rsidR="008469F6" w:rsidRDefault="008469F6" w:rsidP="009139A6">
      <w:r>
        <w:separator/>
      </w:r>
    </w:p>
  </w:endnote>
  <w:endnote w:type="continuationSeparator" w:id="0">
    <w:p w14:paraId="3C42434C" w14:textId="77777777" w:rsidR="008469F6" w:rsidRDefault="008469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541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64B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6EC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A41BE" w14:textId="77777777" w:rsidR="008469F6" w:rsidRDefault="008469F6" w:rsidP="009139A6">
      <w:r>
        <w:separator/>
      </w:r>
    </w:p>
  </w:footnote>
  <w:footnote w:type="continuationSeparator" w:id="0">
    <w:p w14:paraId="27785F5B" w14:textId="77777777" w:rsidR="008469F6" w:rsidRDefault="008469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B7A5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BF9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3D9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F6"/>
    <w:rsid w:val="000666E0"/>
    <w:rsid w:val="002510B7"/>
    <w:rsid w:val="005C130B"/>
    <w:rsid w:val="00826F5C"/>
    <w:rsid w:val="008469F6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F49B9"/>
  <w15:chartTrackingRefBased/>
  <w15:docId w15:val="{D14692C3-C1E5-4D56-BDFA-E1DB468EE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469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42/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2022-02-01T16:10:00Z</dcterms:created>
  <dcterms:modified xsi:type="dcterms:W3CDTF">2022-02-01T16:10:00Z</dcterms:modified>
</cp:coreProperties>
</file>